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1F8F" w:rsidRDefault="008F1F8F" w:rsidP="008F1F8F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Joan PYGOT</w:t>
      </w:r>
      <w:r>
        <w:rPr>
          <w:rStyle w:val="Hyperlink"/>
          <w:color w:val="auto"/>
          <w:u w:val="none"/>
        </w:rPr>
        <w:t xml:space="preserve"> 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8F1F8F" w:rsidRDefault="008F1F8F" w:rsidP="008F1F8F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Widow.</w:t>
      </w:r>
    </w:p>
    <w:p w:rsidR="008F1F8F" w:rsidRDefault="008F1F8F" w:rsidP="008F1F8F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8F1F8F" w:rsidRDefault="008F1F8F" w:rsidP="008F1F8F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8F1F8F" w:rsidRDefault="008F1F8F" w:rsidP="008F1F8F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>She made a plaint of trespass and taking against John Horn of Kingston</w:t>
      </w:r>
    </w:p>
    <w:p w:rsidR="008F1F8F" w:rsidRDefault="008F1F8F" w:rsidP="008F1F8F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upon Thames, Surrey(q.v.).</w:t>
      </w:r>
    </w:p>
    <w:p w:rsidR="008F1F8F" w:rsidRDefault="008F1F8F" w:rsidP="008F1F8F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8F1F8F" w:rsidRDefault="008F1F8F" w:rsidP="008F1F8F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8F1F8F" w:rsidRDefault="008F1F8F" w:rsidP="008F1F8F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8F1F8F" w:rsidRDefault="008F1F8F" w:rsidP="008F1F8F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26 February 2017</w:t>
      </w:r>
    </w:p>
    <w:p w:rsidR="006B2F86" w:rsidRPr="00E71FC3" w:rsidRDefault="008F1F8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1F8F" w:rsidRDefault="008F1F8F" w:rsidP="00E71FC3">
      <w:pPr>
        <w:spacing w:after="0" w:line="240" w:lineRule="auto"/>
      </w:pPr>
      <w:r>
        <w:separator/>
      </w:r>
    </w:p>
  </w:endnote>
  <w:endnote w:type="continuationSeparator" w:id="0">
    <w:p w:rsidR="008F1F8F" w:rsidRDefault="008F1F8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1F8F" w:rsidRDefault="008F1F8F" w:rsidP="00E71FC3">
      <w:pPr>
        <w:spacing w:after="0" w:line="240" w:lineRule="auto"/>
      </w:pPr>
      <w:r>
        <w:separator/>
      </w:r>
    </w:p>
  </w:footnote>
  <w:footnote w:type="continuationSeparator" w:id="0">
    <w:p w:rsidR="008F1F8F" w:rsidRDefault="008F1F8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F8F"/>
    <w:rsid w:val="001A7C09"/>
    <w:rsid w:val="00577BD5"/>
    <w:rsid w:val="00656CBA"/>
    <w:rsid w:val="006A1F77"/>
    <w:rsid w:val="00733BE7"/>
    <w:rsid w:val="008F1F8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755CFC-2D28-49D5-A26A-017651202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F1F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2017-12-24T22:04:00Z</dcterms:created>
  <dcterms:modified xsi:type="dcterms:W3CDTF">2017-12-24T22:05:00Z</dcterms:modified>
</cp:coreProperties>
</file>